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91C" w:rsidRPr="00930184" w:rsidRDefault="0003691C" w:rsidP="00BA04F0">
      <w:pPr>
        <w:shd w:val="clear" w:color="auto" w:fill="E6E6E6"/>
        <w:autoSpaceDE w:val="0"/>
        <w:spacing w:line="276" w:lineRule="auto"/>
        <w:jc w:val="right"/>
        <w:outlineLvl w:val="0"/>
        <w:rPr>
          <w:rFonts w:ascii="Arial" w:hAnsi="Arial" w:cs="Arial"/>
          <w:b/>
          <w:bCs/>
          <w:color w:val="000000"/>
        </w:rPr>
      </w:pPr>
      <w:r w:rsidRPr="00930184">
        <w:rPr>
          <w:rFonts w:ascii="Arial" w:hAnsi="Arial" w:cs="Arial"/>
          <w:b/>
          <w:bCs/>
          <w:color w:val="000000"/>
        </w:rPr>
        <w:t>Załącznik nr 6 do SIWZ</w:t>
      </w:r>
    </w:p>
    <w:p w:rsidR="0003691C" w:rsidRPr="008408A4" w:rsidRDefault="0003691C" w:rsidP="000E664F">
      <w:pPr>
        <w:autoSpaceDE w:val="0"/>
        <w:spacing w:line="276" w:lineRule="auto"/>
        <w:rPr>
          <w:rFonts w:ascii="Arial" w:hAnsi="Arial" w:cs="Arial"/>
          <w:color w:val="000000"/>
          <w:u w:val="single"/>
        </w:rPr>
      </w:pPr>
    </w:p>
    <w:p w:rsidR="0003691C" w:rsidRPr="008408A4" w:rsidRDefault="0003691C" w:rsidP="000E664F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>..............................................</w:t>
      </w:r>
    </w:p>
    <w:p w:rsidR="0003691C" w:rsidRPr="008408A4" w:rsidRDefault="0003691C" w:rsidP="000E664F">
      <w:pPr>
        <w:spacing w:line="276" w:lineRule="auto"/>
        <w:outlineLvl w:val="0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       Nazwa wykonawcy</w:t>
      </w:r>
    </w:p>
    <w:p w:rsidR="0003691C" w:rsidRPr="008408A4" w:rsidRDefault="0003691C" w:rsidP="000E664F">
      <w:pPr>
        <w:autoSpaceDE w:val="0"/>
        <w:spacing w:line="276" w:lineRule="auto"/>
        <w:jc w:val="center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  <w:color w:val="000000"/>
          <w:u w:val="single"/>
        </w:rPr>
        <w:t>Składając ofertę w przetargu nieograniczonym na:</w:t>
      </w:r>
    </w:p>
    <w:p w:rsidR="0003691C" w:rsidRPr="00850AF5" w:rsidRDefault="0003691C" w:rsidP="000E664F">
      <w:pPr>
        <w:autoSpaceDE w:val="0"/>
        <w:spacing w:line="276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850AF5">
        <w:rPr>
          <w:rFonts w:ascii="Arial" w:hAnsi="Arial" w:cs="Arial"/>
          <w:b/>
          <w:bCs/>
          <w:i/>
          <w:iCs/>
          <w:sz w:val="28"/>
          <w:szCs w:val="28"/>
        </w:rPr>
        <w:t xml:space="preserve">Zakup średniego samochodu ratowniczo-gaśniczego 4x4 wraz </w:t>
      </w:r>
      <w:r w:rsidRPr="00850AF5">
        <w:rPr>
          <w:rFonts w:ascii="Arial" w:hAnsi="Arial" w:cs="Arial"/>
          <w:b/>
          <w:bCs/>
          <w:i/>
          <w:iCs/>
          <w:sz w:val="28"/>
          <w:szCs w:val="28"/>
        </w:rPr>
        <w:br/>
        <w:t>z wyposażeniem dla jednostki Ochotniczej Straży Pożarnej w Białej</w:t>
      </w:r>
    </w:p>
    <w:p w:rsidR="0003691C" w:rsidRPr="008408A4" w:rsidRDefault="0003691C" w:rsidP="000E664F">
      <w:pPr>
        <w:autoSpaceDE w:val="0"/>
        <w:spacing w:line="276" w:lineRule="auto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  <w:color w:val="000000"/>
          <w:u w:val="single"/>
        </w:rPr>
        <w:t>Przedstawiam/y:</w:t>
      </w:r>
    </w:p>
    <w:tbl>
      <w:tblPr>
        <w:tblpPr w:leftFromText="141" w:rightFromText="141" w:vertAnchor="text" w:horzAnchor="margin" w:tblpXSpec="center" w:tblpY="903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68"/>
        <w:gridCol w:w="1648"/>
        <w:gridCol w:w="3637"/>
        <w:gridCol w:w="2025"/>
      </w:tblGrid>
      <w:tr w:rsidR="0003691C" w:rsidRPr="00634C43">
        <w:trPr>
          <w:trHeight w:val="1436"/>
        </w:trPr>
        <w:tc>
          <w:tcPr>
            <w:tcW w:w="2268" w:type="dxa"/>
            <w:shd w:val="clear" w:color="auto" w:fill="E6E6FF"/>
            <w:vAlign w:val="center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08A4">
              <w:rPr>
                <w:rFonts w:ascii="Arial" w:hAnsi="Arial" w:cs="Arial"/>
                <w:b/>
                <w:bCs/>
              </w:rPr>
              <w:t>Nazwa Zamawiającego</w:t>
            </w:r>
          </w:p>
        </w:tc>
        <w:tc>
          <w:tcPr>
            <w:tcW w:w="1648" w:type="dxa"/>
            <w:shd w:val="clear" w:color="auto" w:fill="E6E6FF"/>
            <w:vAlign w:val="center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8A4">
              <w:rPr>
                <w:rFonts w:ascii="Arial" w:hAnsi="Arial" w:cs="Arial"/>
                <w:b/>
                <w:bCs/>
              </w:rPr>
              <w:t xml:space="preserve">Okres realizacji zamówienia od-do </w:t>
            </w:r>
            <w:r w:rsidRPr="008408A4">
              <w:rPr>
                <w:rFonts w:ascii="Arial" w:hAnsi="Arial" w:cs="Arial"/>
                <w:b/>
                <w:bCs/>
                <w:sz w:val="18"/>
                <w:szCs w:val="18"/>
              </w:rPr>
              <w:t>(podać daty)</w:t>
            </w:r>
          </w:p>
        </w:tc>
        <w:tc>
          <w:tcPr>
            <w:tcW w:w="3637" w:type="dxa"/>
            <w:shd w:val="clear" w:color="auto" w:fill="E6E6FF"/>
            <w:vAlign w:val="center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08A4">
              <w:rPr>
                <w:rFonts w:ascii="Arial" w:hAnsi="Arial" w:cs="Arial"/>
                <w:b/>
                <w:bCs/>
              </w:rPr>
              <w:t>Przedmiot zamówienia</w:t>
            </w:r>
          </w:p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08A4">
              <w:rPr>
                <w:rFonts w:ascii="Arial" w:hAnsi="Arial" w:cs="Arial"/>
                <w:b/>
                <w:bCs/>
              </w:rPr>
              <w:t>(wraz z opisem wykonanych robót)</w:t>
            </w:r>
          </w:p>
        </w:tc>
        <w:tc>
          <w:tcPr>
            <w:tcW w:w="2025" w:type="dxa"/>
            <w:shd w:val="clear" w:color="auto" w:fill="E6E6FF"/>
            <w:vAlign w:val="center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08A4">
              <w:rPr>
                <w:rFonts w:ascii="Arial" w:hAnsi="Arial" w:cs="Arial"/>
                <w:b/>
                <w:bCs/>
              </w:rPr>
              <w:t xml:space="preserve">Wartość przedmiotu zamówienia </w:t>
            </w:r>
          </w:p>
        </w:tc>
      </w:tr>
      <w:tr w:rsidR="0003691C" w:rsidRPr="00634C43">
        <w:trPr>
          <w:trHeight w:val="1815"/>
        </w:trPr>
        <w:tc>
          <w:tcPr>
            <w:tcW w:w="2268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37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25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03691C" w:rsidRPr="00634C43">
        <w:trPr>
          <w:trHeight w:val="1815"/>
        </w:trPr>
        <w:tc>
          <w:tcPr>
            <w:tcW w:w="2268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  <w:p w:rsidR="0003691C" w:rsidRPr="008408A4" w:rsidRDefault="0003691C" w:rsidP="00CE58D1">
            <w:pPr>
              <w:pStyle w:val="Zawartotabeli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37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25" w:type="dxa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03691C" w:rsidRPr="00634C43">
        <w:trPr>
          <w:trHeight w:val="222"/>
        </w:trPr>
        <w:tc>
          <w:tcPr>
            <w:tcW w:w="2268" w:type="dxa"/>
            <w:shd w:val="clear" w:color="auto" w:fill="000080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8" w:type="dxa"/>
            <w:shd w:val="clear" w:color="auto" w:fill="000080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7" w:type="dxa"/>
            <w:shd w:val="clear" w:color="auto" w:fill="000080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25" w:type="dxa"/>
            <w:shd w:val="clear" w:color="auto" w:fill="000080"/>
          </w:tcPr>
          <w:p w:rsidR="0003691C" w:rsidRPr="008408A4" w:rsidRDefault="0003691C" w:rsidP="00CE58D1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3691C" w:rsidRPr="008408A4" w:rsidRDefault="0003691C" w:rsidP="000E664F">
      <w:pPr>
        <w:pStyle w:val="Nagwek22"/>
        <w:tabs>
          <w:tab w:val="left" w:pos="792"/>
        </w:tabs>
        <w:spacing w:line="276" w:lineRule="auto"/>
        <w:jc w:val="center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 w:rsidRPr="008408A4">
        <w:rPr>
          <w:rFonts w:ascii="Arial" w:hAnsi="Arial" w:cs="Arial"/>
          <w:b/>
          <w:bCs/>
          <w:color w:val="000000"/>
          <w:sz w:val="26"/>
          <w:szCs w:val="26"/>
          <w:u w:val="single"/>
        </w:rPr>
        <w:t xml:space="preserve">Wykaz zrealizowanych </w:t>
      </w:r>
      <w:r>
        <w:rPr>
          <w:rFonts w:ascii="Arial" w:hAnsi="Arial" w:cs="Arial"/>
          <w:b/>
          <w:bCs/>
          <w:color w:val="000000"/>
          <w:sz w:val="26"/>
          <w:szCs w:val="26"/>
          <w:u w:val="single"/>
        </w:rPr>
        <w:t>dostaw</w:t>
      </w:r>
      <w:r w:rsidRPr="008408A4">
        <w:rPr>
          <w:rStyle w:val="FootnoteReference"/>
          <w:rFonts w:ascii="Arial" w:hAnsi="Arial" w:cs="Arial"/>
          <w:b/>
          <w:bCs/>
          <w:color w:val="FF0000"/>
          <w:sz w:val="28"/>
          <w:szCs w:val="28"/>
        </w:rPr>
        <w:footnoteReference w:customMarkFollows="1" w:id="1"/>
        <w:t>*</w:t>
      </w:r>
    </w:p>
    <w:p w:rsidR="0003691C" w:rsidRPr="008408A4" w:rsidRDefault="0003691C" w:rsidP="000E664F">
      <w:pPr>
        <w:pStyle w:val="Nagwek22"/>
        <w:tabs>
          <w:tab w:val="left" w:pos="792"/>
        </w:tabs>
        <w:spacing w:line="276" w:lineRule="auto"/>
        <w:jc w:val="center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6"/>
          <w:szCs w:val="16"/>
          <w:u w:val="single"/>
        </w:rPr>
        <w:t>w okresie ostatnich 3</w:t>
      </w:r>
      <w:r w:rsidRPr="008408A4">
        <w:rPr>
          <w:rFonts w:ascii="Arial" w:hAnsi="Arial" w:cs="Arial"/>
          <w:b/>
          <w:bCs/>
          <w:color w:val="000000"/>
          <w:sz w:val="16"/>
          <w:szCs w:val="16"/>
          <w:u w:val="single"/>
        </w:rPr>
        <w:t xml:space="preserve"> lat, a jeżeli okres działalności jest krótszy – w tym okresie </w:t>
      </w:r>
    </w:p>
    <w:p w:rsidR="0003691C" w:rsidRDefault="0003691C" w:rsidP="000E664F">
      <w:pPr>
        <w:pStyle w:val="Nagwek22"/>
        <w:tabs>
          <w:tab w:val="left" w:pos="792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03691C" w:rsidRDefault="0003691C" w:rsidP="000E664F">
      <w:pPr>
        <w:pStyle w:val="Nagwek22"/>
        <w:tabs>
          <w:tab w:val="left" w:pos="792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408A4">
        <w:rPr>
          <w:rFonts w:ascii="Arial" w:hAnsi="Arial" w:cs="Arial"/>
          <w:sz w:val="20"/>
          <w:szCs w:val="20"/>
          <w:u w:val="single"/>
        </w:rPr>
        <w:t>Pouczony o odpowiedzialności karnej, wynikającej z oświadczenia nieprawdy, na podstawie art. 233 § 1 Kodeksu Karnego, prawdziwość powyższego oświadczenia, potwierdzam:</w:t>
      </w:r>
    </w:p>
    <w:p w:rsidR="0003691C" w:rsidRDefault="0003691C" w:rsidP="000E664F">
      <w:pPr>
        <w:pStyle w:val="Nagwek22"/>
        <w:tabs>
          <w:tab w:val="left" w:pos="792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03691C" w:rsidRDefault="0003691C" w:rsidP="000E664F">
      <w:pPr>
        <w:pStyle w:val="Nagwek22"/>
        <w:tabs>
          <w:tab w:val="left" w:pos="792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</w:p>
    <w:p w:rsidR="0003691C" w:rsidRDefault="0003691C" w:rsidP="000E664F">
      <w:pPr>
        <w:spacing w:after="0"/>
      </w:pPr>
      <w:r>
        <w:t>……………………............................................</w:t>
      </w:r>
    </w:p>
    <w:p w:rsidR="0003691C" w:rsidRPr="00743624" w:rsidRDefault="0003691C" w:rsidP="000E664F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03691C" w:rsidRDefault="0003691C" w:rsidP="000E664F">
      <w:pPr>
        <w:spacing w:after="0"/>
      </w:pPr>
    </w:p>
    <w:p w:rsidR="0003691C" w:rsidRDefault="0003691C" w:rsidP="000E664F">
      <w:pPr>
        <w:spacing w:after="0"/>
      </w:pPr>
    </w:p>
    <w:p w:rsidR="0003691C" w:rsidRDefault="0003691C" w:rsidP="000E664F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03691C" w:rsidRPr="00743624" w:rsidRDefault="0003691C" w:rsidP="000E664F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03691C" w:rsidRPr="000E664F" w:rsidRDefault="0003691C" w:rsidP="000E664F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p w:rsidR="0003691C" w:rsidRDefault="0003691C"/>
    <w:sectPr w:rsidR="0003691C" w:rsidSect="000E66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91C" w:rsidRDefault="0003691C" w:rsidP="000E664F">
      <w:pPr>
        <w:spacing w:after="0" w:line="240" w:lineRule="auto"/>
      </w:pPr>
      <w:r>
        <w:separator/>
      </w:r>
    </w:p>
  </w:endnote>
  <w:endnote w:type="continuationSeparator" w:id="0">
    <w:p w:rsidR="0003691C" w:rsidRDefault="0003691C" w:rsidP="000E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91C" w:rsidRDefault="0003691C" w:rsidP="000E664F">
      <w:pPr>
        <w:spacing w:after="0" w:line="240" w:lineRule="auto"/>
      </w:pPr>
      <w:r>
        <w:separator/>
      </w:r>
    </w:p>
  </w:footnote>
  <w:footnote w:type="continuationSeparator" w:id="0">
    <w:p w:rsidR="0003691C" w:rsidRDefault="0003691C" w:rsidP="000E664F">
      <w:pPr>
        <w:spacing w:after="0" w:line="240" w:lineRule="auto"/>
      </w:pPr>
      <w:r>
        <w:continuationSeparator/>
      </w:r>
    </w:p>
  </w:footnote>
  <w:footnote w:id="1">
    <w:p w:rsidR="0003691C" w:rsidRDefault="0003691C" w:rsidP="000E664F">
      <w:pPr>
        <w:tabs>
          <w:tab w:val="left" w:pos="1224"/>
        </w:tabs>
        <w:autoSpaceDE w:val="0"/>
        <w:jc w:val="both"/>
      </w:pPr>
      <w:r w:rsidRPr="00477260">
        <w:rPr>
          <w:rStyle w:val="Znakiprzypiswdolnych"/>
          <w:color w:val="FF0000"/>
        </w:rPr>
        <w:t>*</w:t>
      </w:r>
      <w:r w:rsidRPr="00477260">
        <w:rPr>
          <w:sz w:val="16"/>
          <w:szCs w:val="16"/>
        </w:rPr>
        <w:t>Należy załączyć dokumenty potwierdzające, że roboty zostały wykonane zgodnie z zasadami sztuki budowlanej i prawidłowo ukończone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235"/>
    <w:rsid w:val="0003691C"/>
    <w:rsid w:val="000E664F"/>
    <w:rsid w:val="00477260"/>
    <w:rsid w:val="00535796"/>
    <w:rsid w:val="00617E2F"/>
    <w:rsid w:val="006342B8"/>
    <w:rsid w:val="00634C43"/>
    <w:rsid w:val="006647EF"/>
    <w:rsid w:val="00743624"/>
    <w:rsid w:val="00810C8C"/>
    <w:rsid w:val="008408A4"/>
    <w:rsid w:val="00850AF5"/>
    <w:rsid w:val="008603E5"/>
    <w:rsid w:val="009116EB"/>
    <w:rsid w:val="00930184"/>
    <w:rsid w:val="009B7235"/>
    <w:rsid w:val="00AD5280"/>
    <w:rsid w:val="00BA04F0"/>
    <w:rsid w:val="00CE58D1"/>
    <w:rsid w:val="00DE7A6A"/>
    <w:rsid w:val="00EA247B"/>
    <w:rsid w:val="00F47F96"/>
    <w:rsid w:val="00FC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4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wartotabeli">
    <w:name w:val="Zawartość tabeli"/>
    <w:basedOn w:val="Normal"/>
    <w:uiPriority w:val="99"/>
    <w:rsid w:val="000E66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rsid w:val="000E664F"/>
  </w:style>
  <w:style w:type="character" w:styleId="FootnoteReference">
    <w:name w:val="footnote reference"/>
    <w:basedOn w:val="DefaultParagraphFont"/>
    <w:uiPriority w:val="99"/>
    <w:semiHidden/>
    <w:rsid w:val="000E664F"/>
    <w:rPr>
      <w:vertAlign w:val="superscript"/>
    </w:rPr>
  </w:style>
  <w:style w:type="paragraph" w:customStyle="1" w:styleId="Nagwek22">
    <w:name w:val="Nagłówek 22"/>
    <w:basedOn w:val="Normal"/>
    <w:uiPriority w:val="99"/>
    <w:rsid w:val="000E664F"/>
    <w:pPr>
      <w:widowControl w:val="0"/>
      <w:suppressAutoHyphens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155</Words>
  <Characters>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6</cp:revision>
  <dcterms:created xsi:type="dcterms:W3CDTF">2015-07-27T06:18:00Z</dcterms:created>
  <dcterms:modified xsi:type="dcterms:W3CDTF">2015-07-28T09:36:00Z</dcterms:modified>
</cp:coreProperties>
</file>